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Assignment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AF6648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Body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104-105</w:t>
            </w:r>
          </w:p>
          <w:p w:rsidR="00400C87" w:rsidRPr="003F7FF5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2 Track 27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Symptoms/Injuries Page 110</w:t>
            </w:r>
          </w:p>
          <w:p w:rsidR="00AF6648" w:rsidRPr="003F7FF5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2 Track 30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AF6648" w:rsidRPr="003F7FF5" w:rsidTr="00075E73">
        <w:trPr>
          <w:trHeight w:val="70"/>
        </w:trPr>
        <w:tc>
          <w:tcPr>
            <w:tcW w:w="1548" w:type="dxa"/>
            <w:vMerge/>
          </w:tcPr>
          <w:p w:rsidR="00AF6648" w:rsidRPr="003F7FF5" w:rsidRDefault="00AF6648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F6648" w:rsidRPr="003F7FF5" w:rsidRDefault="00AF6648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F6648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Illnesses and Medical Condition Page 111</w:t>
            </w:r>
          </w:p>
          <w:p w:rsidR="00AF6648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2 Track 31</w:t>
            </w:r>
          </w:p>
        </w:tc>
        <w:tc>
          <w:tcPr>
            <w:tcW w:w="1422" w:type="dxa"/>
          </w:tcPr>
          <w:p w:rsidR="00AF6648" w:rsidRPr="003F7FF5" w:rsidRDefault="00AF6648" w:rsidP="00AB5577">
            <w:pPr>
              <w:rPr>
                <w:rFonts w:ascii="Times New Roman" w:hAnsi="Times New Roman"/>
              </w:rPr>
            </w:pPr>
          </w:p>
        </w:tc>
      </w:tr>
      <w:tr w:rsidR="00AF6648" w:rsidRPr="003F7FF5" w:rsidTr="00075E73">
        <w:trPr>
          <w:trHeight w:val="70"/>
        </w:trPr>
        <w:tc>
          <w:tcPr>
            <w:tcW w:w="1548" w:type="dxa"/>
            <w:vMerge/>
          </w:tcPr>
          <w:p w:rsidR="00AF6648" w:rsidRPr="003F7FF5" w:rsidRDefault="00AF6648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F6648" w:rsidRPr="003F7FF5" w:rsidRDefault="00AF6648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F6648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Care Page 118</w:t>
            </w:r>
          </w:p>
          <w:p w:rsidR="00AF6648" w:rsidRDefault="00AF6648" w:rsidP="00AF6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2 Track 36</w:t>
            </w:r>
          </w:p>
        </w:tc>
        <w:tc>
          <w:tcPr>
            <w:tcW w:w="1422" w:type="dxa"/>
          </w:tcPr>
          <w:p w:rsidR="00AF6648" w:rsidRPr="003F7FF5" w:rsidRDefault="00AF6648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High Beginning Workbook Page</w:t>
            </w:r>
            <w:r w:rsidR="00AF6648">
              <w:rPr>
                <w:rFonts w:ascii="Times New Roman" w:hAnsi="Times New Roman"/>
              </w:rPr>
              <w:t>s</w:t>
            </w:r>
            <w:r w:rsidRPr="003F7FF5">
              <w:rPr>
                <w:rFonts w:ascii="Times New Roman" w:hAnsi="Times New Roman"/>
              </w:rPr>
              <w:t xml:space="preserve"> </w:t>
            </w:r>
            <w:r w:rsidR="00AF6648">
              <w:rPr>
                <w:rFonts w:ascii="Times New Roman" w:hAnsi="Times New Roman"/>
              </w:rPr>
              <w:t>104-105, 110, 111, 118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Low Intermediate Workbook Page</w:t>
            </w:r>
            <w:r w:rsidR="00AF6648">
              <w:rPr>
                <w:rFonts w:ascii="Times New Roman" w:hAnsi="Times New Roman"/>
              </w:rPr>
              <w:t>s</w:t>
            </w:r>
            <w:r w:rsidRPr="003F7FF5">
              <w:rPr>
                <w:rFonts w:ascii="Times New Roman" w:hAnsi="Times New Roman"/>
              </w:rPr>
              <w:t xml:space="preserve"> </w:t>
            </w:r>
            <w:r w:rsidR="00AF6648">
              <w:rPr>
                <w:rFonts w:ascii="Times New Roman" w:hAnsi="Times New Roman"/>
              </w:rPr>
              <w:t>104-105, 110, 111, 118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400C87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1</w:t>
            </w:r>
            <w:r w:rsidR="00AF6648">
              <w:rPr>
                <w:rFonts w:ascii="Times New Roman" w:hAnsi="Times New Roman"/>
              </w:rPr>
              <w:t>5</w:t>
            </w:r>
            <w:r w:rsidRPr="003F7FF5">
              <w:rPr>
                <w:rFonts w:ascii="Times New Roman" w:hAnsi="Times New Roman"/>
              </w:rPr>
              <w:t xml:space="preserve">: </w:t>
            </w:r>
            <w:r w:rsidR="00AF6648">
              <w:rPr>
                <w:rFonts w:ascii="Times New Roman" w:hAnsi="Times New Roman"/>
              </w:rPr>
              <w:t>The Body</w:t>
            </w:r>
          </w:p>
          <w:p w:rsidR="00A6437A" w:rsidRPr="003F7FF5" w:rsidRDefault="00A6437A" w:rsidP="00D165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Unit 16: </w:t>
            </w:r>
            <w:r w:rsidR="00D165D8">
              <w:rPr>
                <w:rFonts w:ascii="Times New Roman" w:hAnsi="Times New Roman"/>
              </w:rPr>
              <w:t>Doctors and Medicine</w:t>
            </w: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165D8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Intermediate Stories:</w:t>
            </w:r>
          </w:p>
          <w:p w:rsidR="00D165D8" w:rsidRDefault="00D165D8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 Health and Safety</w:t>
            </w:r>
          </w:p>
          <w:p w:rsidR="00D165D8" w:rsidRPr="003F7FF5" w:rsidRDefault="00D165D8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 Scan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D165D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9 I have…and I’ve got…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D165D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84 A lot, much, and many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165D8" w:rsidP="00D165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4:</w:t>
            </w:r>
            <w:r w:rsidR="00400C87" w:rsidRPr="00400C87">
              <w:rPr>
                <w:rFonts w:ascii="Times New Roman" w:hAnsi="Times New Roman"/>
              </w:rPr>
              <w:t xml:space="preserve"> Pages </w:t>
            </w:r>
            <w:r>
              <w:rPr>
                <w:rFonts w:ascii="Times New Roman" w:hAnsi="Times New Roman"/>
              </w:rPr>
              <w:t>10-11, 13-14, 16-17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165D8" w:rsidTr="00075E73">
        <w:tc>
          <w:tcPr>
            <w:tcW w:w="1548" w:type="dxa"/>
          </w:tcPr>
          <w:p w:rsidR="00D165D8" w:rsidRDefault="00D165D8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165D8" w:rsidRDefault="00D165D8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165D8" w:rsidRDefault="00D165D8" w:rsidP="00D165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14-15</w:t>
            </w:r>
          </w:p>
        </w:tc>
        <w:tc>
          <w:tcPr>
            <w:tcW w:w="1422" w:type="dxa"/>
          </w:tcPr>
          <w:p w:rsidR="00D165D8" w:rsidRDefault="00D165D8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D165D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D165D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 Safe: Basic First Aid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165D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 Safe: Basic First Aid Reading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D165D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Check Your Knowledge: Ag Safe: Basic First Aid 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648" w:rsidRDefault="00AF6648" w:rsidP="00814CB4">
      <w:r>
        <w:separator/>
      </w:r>
    </w:p>
  </w:endnote>
  <w:endnote w:type="continuationSeparator" w:id="1">
    <w:p w:rsidR="00AF6648" w:rsidRDefault="00AF664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648" w:rsidRDefault="00AF6648" w:rsidP="00814CB4">
      <w:r>
        <w:separator/>
      </w:r>
    </w:p>
  </w:footnote>
  <w:footnote w:type="continuationSeparator" w:id="1">
    <w:p w:rsidR="00AF6648" w:rsidRDefault="00AF664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AF6648">
      <w:rPr>
        <w:rFonts w:ascii="Times New Roman" w:hAnsi="Times New Roman"/>
        <w:color w:val="4F6228" w:themeColor="accent3" w:themeShade="80"/>
        <w:sz w:val="32"/>
        <w:szCs w:val="32"/>
      </w:rPr>
      <w:t>6 Healthcare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6437A"/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6437A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6648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165D8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16DC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34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2009-06-01T13:36:00Z</dcterms:created>
  <dcterms:modified xsi:type="dcterms:W3CDTF">2009-06-01T14:10:00Z</dcterms:modified>
</cp:coreProperties>
</file>